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EEE25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Philip COURTENAY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14:paraId="5692B178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Kingston, Devon.</w:t>
      </w:r>
    </w:p>
    <w:p w14:paraId="54AF32FE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</w:p>
    <w:p w14:paraId="6044116A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</w:p>
    <w:p w14:paraId="2E5CF2DD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Apr.1478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 of all offences committed by him before</w:t>
      </w:r>
    </w:p>
    <w:p w14:paraId="3EDDDC94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 November last.   (C.P.R. 1476-85 p.91)</w:t>
      </w:r>
    </w:p>
    <w:p w14:paraId="0463585A" w14:textId="3B2D705E" w:rsidR="00D70B5E" w:rsidRDefault="00D70B5E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Feb.1484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478B4A79" w14:textId="77777777" w:rsidR="00D70B5E" w:rsidRDefault="00D70B5E" w:rsidP="00D70B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Pardon Rolls of Richard III 1484-5” ed. Hannes Kleineke, </w:t>
      </w:r>
    </w:p>
    <w:p w14:paraId="45B4E510" w14:textId="5C8B4026" w:rsidR="00D70B5E" w:rsidRPr="007F32B5" w:rsidRDefault="00D70B5E" w:rsidP="00D70B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List and Index Society, vol.365, 2023, p.</w:t>
      </w:r>
      <w:r>
        <w:rPr>
          <w:rFonts w:ascii="Times New Roman" w:hAnsi="Times New Roman" w:cs="Times New Roman"/>
          <w:sz w:val="24"/>
          <w:szCs w:val="24"/>
        </w:rPr>
        <w:t>14)</w:t>
      </w:r>
    </w:p>
    <w:p w14:paraId="03E9D492" w14:textId="47C4803D" w:rsidR="00D70B5E" w:rsidRDefault="00D70B5E" w:rsidP="00D75815">
      <w:pPr>
        <w:rPr>
          <w:rFonts w:ascii="Times New Roman" w:hAnsi="Times New Roman" w:cs="Times New Roman"/>
          <w:sz w:val="24"/>
          <w:szCs w:val="24"/>
        </w:rPr>
      </w:pPr>
    </w:p>
    <w:p w14:paraId="606400DE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</w:p>
    <w:p w14:paraId="77821C16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</w:p>
    <w:p w14:paraId="557C7738" w14:textId="77777777" w:rsidR="00D75815" w:rsidRDefault="00D75815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2021</w:t>
      </w:r>
    </w:p>
    <w:p w14:paraId="6B0D741C" w14:textId="4424C567" w:rsidR="00D70B5E" w:rsidRDefault="00D70B5E" w:rsidP="00D7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2024</w:t>
      </w:r>
    </w:p>
    <w:p w14:paraId="73C10C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BF367" w14:textId="77777777" w:rsidR="00D75815" w:rsidRDefault="00D75815" w:rsidP="009139A6">
      <w:r>
        <w:separator/>
      </w:r>
    </w:p>
  </w:endnote>
  <w:endnote w:type="continuationSeparator" w:id="0">
    <w:p w14:paraId="57B308DD" w14:textId="77777777" w:rsidR="00D75815" w:rsidRDefault="00D758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0DA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C5C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261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B38D2" w14:textId="77777777" w:rsidR="00D75815" w:rsidRDefault="00D75815" w:rsidP="009139A6">
      <w:r>
        <w:separator/>
      </w:r>
    </w:p>
  </w:footnote>
  <w:footnote w:type="continuationSeparator" w:id="0">
    <w:p w14:paraId="53E64778" w14:textId="77777777" w:rsidR="00D75815" w:rsidRDefault="00D758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DC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D0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63E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15"/>
    <w:rsid w:val="000666E0"/>
    <w:rsid w:val="002510B7"/>
    <w:rsid w:val="005C130B"/>
    <w:rsid w:val="00826F5C"/>
    <w:rsid w:val="009139A6"/>
    <w:rsid w:val="009448BB"/>
    <w:rsid w:val="009468FC"/>
    <w:rsid w:val="00A3176C"/>
    <w:rsid w:val="00BA00AB"/>
    <w:rsid w:val="00D70B5E"/>
    <w:rsid w:val="00D7581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3ED27"/>
  <w15:chartTrackingRefBased/>
  <w15:docId w15:val="{900FAB8E-24B9-4737-A351-ACCC396E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81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2021-02-27T15:13:00Z</dcterms:created>
  <dcterms:modified xsi:type="dcterms:W3CDTF">2024-07-12T20:55:00Z</dcterms:modified>
</cp:coreProperties>
</file>